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1025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DOMET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6A91416B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Taunton. Chaplain.</w:t>
      </w:r>
    </w:p>
    <w:p w14:paraId="618787E0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</w:p>
    <w:p w14:paraId="27748CB2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</w:p>
    <w:p w14:paraId="3D4646DB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Pertryche</w:t>
      </w:r>
      <w:proofErr w:type="spellEnd"/>
      <w:r>
        <w:rPr>
          <w:rFonts w:cs="Times New Roman"/>
          <w:szCs w:val="24"/>
        </w:rPr>
        <w:t xml:space="preserve"> of London, grocer(q.v.), brought a plaint of debt against</w:t>
      </w:r>
    </w:p>
    <w:p w14:paraId="4C191042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John West of Lincoln, brasier(q.v.).</w:t>
      </w:r>
    </w:p>
    <w:p w14:paraId="78917F80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00D5554E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</w:p>
    <w:p w14:paraId="133631EF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</w:p>
    <w:p w14:paraId="212651D4" w14:textId="77777777" w:rsidR="003609E3" w:rsidRDefault="003609E3" w:rsidP="003609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November 2023</w:t>
      </w:r>
    </w:p>
    <w:p w14:paraId="5A8ABE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5CE4" w14:textId="77777777" w:rsidR="003609E3" w:rsidRDefault="003609E3" w:rsidP="009139A6">
      <w:r>
        <w:separator/>
      </w:r>
    </w:p>
  </w:endnote>
  <w:endnote w:type="continuationSeparator" w:id="0">
    <w:p w14:paraId="377626E9" w14:textId="77777777" w:rsidR="003609E3" w:rsidRDefault="003609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53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83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C3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8F35" w14:textId="77777777" w:rsidR="003609E3" w:rsidRDefault="003609E3" w:rsidP="009139A6">
      <w:r>
        <w:separator/>
      </w:r>
    </w:p>
  </w:footnote>
  <w:footnote w:type="continuationSeparator" w:id="0">
    <w:p w14:paraId="5FB410EC" w14:textId="77777777" w:rsidR="003609E3" w:rsidRDefault="003609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1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D5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ED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E3"/>
    <w:rsid w:val="000666E0"/>
    <w:rsid w:val="002510B7"/>
    <w:rsid w:val="003609E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394D7"/>
  <w15:chartTrackingRefBased/>
  <w15:docId w15:val="{D8554CDE-87CA-4683-AECE-641339FB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09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2023-11-26T16:17:00Z</dcterms:created>
  <dcterms:modified xsi:type="dcterms:W3CDTF">2023-11-26T16:17:00Z</dcterms:modified>
</cp:coreProperties>
</file>